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02D6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5602D6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1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2" w14:textId="77777777" w:rsidR="00C44B8B" w:rsidRPr="00D51F7E" w:rsidRDefault="00C412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</w:rPr>
              <w:t>202A_185</w:t>
            </w:r>
          </w:p>
        </w:tc>
      </w:tr>
      <w:tr w:rsidR="00A67559" w:rsidRPr="00AD3C21" w14:paraId="05602D6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4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5" w14:textId="77777777" w:rsidR="00A67559" w:rsidRPr="00C4126C" w:rsidRDefault="00C455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  <w:lang w:val="en-US"/>
              </w:rPr>
              <w:t>2007935</w:t>
            </w:r>
          </w:p>
        </w:tc>
      </w:tr>
    </w:tbl>
    <w:p w14:paraId="05602D67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5602D6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5602D6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5602D6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5602D6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5602D6C" w14:textId="77777777" w:rsidR="00C44B8B" w:rsidRPr="00CB6078" w:rsidRDefault="00C44B8B" w:rsidP="00C44B8B"/>
    <w:p w14:paraId="05602D6D" w14:textId="77777777" w:rsidR="00C44B8B" w:rsidRPr="00CB6078" w:rsidRDefault="00C44B8B" w:rsidP="00C44B8B"/>
    <w:p w14:paraId="05602D6E" w14:textId="77777777" w:rsidR="00C44B8B" w:rsidRPr="00CB6078" w:rsidRDefault="00C44B8B" w:rsidP="00C44B8B"/>
    <w:p w14:paraId="05602D6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5602D70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05602D71" w14:textId="77777777" w:rsidR="00612811" w:rsidRPr="00F8342E" w:rsidRDefault="00057F9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90113" w:rsidRPr="00290113">
        <w:rPr>
          <w:b/>
          <w:sz w:val="26"/>
          <w:szCs w:val="26"/>
        </w:rPr>
        <w:t>Коромысло 2КУ-12-1</w:t>
      </w:r>
      <w:r>
        <w:rPr>
          <w:b/>
          <w:sz w:val="26"/>
          <w:szCs w:val="26"/>
        </w:rPr>
        <w:t>)</w:t>
      </w:r>
      <w:r w:rsidR="00F8342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F8342E">
        <w:rPr>
          <w:b/>
          <w:sz w:val="26"/>
          <w:szCs w:val="26"/>
        </w:rPr>
        <w:t xml:space="preserve"> </w:t>
      </w:r>
      <w:r w:rsidR="00AA670B" w:rsidRPr="00F8342E">
        <w:rPr>
          <w:b/>
          <w:sz w:val="26"/>
          <w:szCs w:val="26"/>
          <w:u w:val="single"/>
        </w:rPr>
        <w:t>202</w:t>
      </w:r>
      <w:r w:rsidR="00AA670B" w:rsidRPr="00F8342E">
        <w:rPr>
          <w:b/>
          <w:sz w:val="26"/>
          <w:szCs w:val="26"/>
          <w:u w:val="single"/>
          <w:lang w:val="en-US"/>
        </w:rPr>
        <w:t>A</w:t>
      </w:r>
    </w:p>
    <w:p w14:paraId="05602D7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5602D7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74" w14:textId="77777777" w:rsidR="004F4E9E" w:rsidRPr="00A6755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C4126C">
        <w:rPr>
          <w:sz w:val="24"/>
          <w:szCs w:val="24"/>
        </w:rPr>
        <w:t xml:space="preserve">                      </w:t>
      </w:r>
      <w:r w:rsidR="004F4E9E" w:rsidRPr="00CB6078">
        <w:rPr>
          <w:sz w:val="24"/>
          <w:szCs w:val="24"/>
        </w:rPr>
        <w:t xml:space="preserve">должны соответствовать параметрам </w:t>
      </w:r>
      <w:r w:rsidR="00C455E3" w:rsidRPr="0043388E">
        <w:rPr>
          <w:sz w:val="24"/>
          <w:szCs w:val="24"/>
        </w:rPr>
        <w:t>ТУ 3449-112-00111120-95</w:t>
      </w:r>
      <w:r w:rsidR="0043388E" w:rsidRPr="0043388E">
        <w:t xml:space="preserve"> </w:t>
      </w:r>
      <w:r w:rsidR="0043388E" w:rsidRPr="0043388E">
        <w:rPr>
          <w:sz w:val="24"/>
          <w:szCs w:val="24"/>
        </w:rPr>
        <w:t>Коромысла универсальные</w:t>
      </w:r>
      <w:r w:rsidR="0043388E">
        <w:rPr>
          <w:sz w:val="24"/>
          <w:szCs w:val="24"/>
        </w:rPr>
        <w:t>.</w:t>
      </w:r>
    </w:p>
    <w:p w14:paraId="05602D7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602D76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A" wp14:editId="05602DAB">
            <wp:extent cx="3971925" cy="3105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7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C" wp14:editId="05602DAD">
            <wp:extent cx="4876800" cy="1085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8" w14:textId="77777777" w:rsidR="00CD10B7" w:rsidRPr="00CB6078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5602D7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5602D7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5602D7B" w14:textId="77777777" w:rsidR="006D44F0" w:rsidRPr="00A24900" w:rsidRDefault="006D44F0" w:rsidP="006D4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5602D7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602D7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602D7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5602D7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602D8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5602D8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5602D82" w14:textId="277D22D4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B6B44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5602D83" w14:textId="64DB53E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C55E2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5602D8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05602D85" w14:textId="77777777" w:rsidR="00DE0C6D" w:rsidRPr="00F64720" w:rsidRDefault="00843900" w:rsidP="006D44F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5602D86" w14:textId="77777777" w:rsidR="001C72DB" w:rsidRPr="00D51F7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5602D87" w14:textId="77777777" w:rsidR="00F612AC" w:rsidRPr="00A67559" w:rsidRDefault="0043388E" w:rsidP="004338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3388E">
        <w:rPr>
          <w:sz w:val="24"/>
          <w:szCs w:val="24"/>
          <w:lang w:val="en-US"/>
        </w:rPr>
        <w:t>ТУ 3449-112-00111120</w:t>
      </w:r>
      <w:r>
        <w:rPr>
          <w:sz w:val="24"/>
          <w:szCs w:val="24"/>
          <w:lang w:val="en-US"/>
        </w:rPr>
        <w:t xml:space="preserve">-95 </w:t>
      </w:r>
      <w:r w:rsidR="006D44F0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Коромысла универсальные</w:t>
      </w:r>
      <w:r w:rsidR="006D44F0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05602D8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5602D8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5602D8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602D8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5602D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602D8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5602D8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5602D8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5602D9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87CD0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05602D9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5602D9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5602D9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B799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5602D9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5602D9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5602D9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5602D9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5602D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5602D9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602D9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5602D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5602D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5602D9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5602DA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5602DA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602DA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A3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5602DA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602DA5" w14:textId="77777777" w:rsidR="001D6900" w:rsidRPr="00CB6078" w:rsidRDefault="001D6900" w:rsidP="00451C4D">
      <w:pPr>
        <w:rPr>
          <w:sz w:val="26"/>
          <w:szCs w:val="26"/>
        </w:rPr>
      </w:pPr>
    </w:p>
    <w:p w14:paraId="05602DA6" w14:textId="77777777" w:rsidR="004A2665" w:rsidRPr="00CB6078" w:rsidRDefault="004A2665" w:rsidP="00451C4D">
      <w:pPr>
        <w:rPr>
          <w:sz w:val="26"/>
          <w:szCs w:val="26"/>
        </w:rPr>
      </w:pPr>
    </w:p>
    <w:p w14:paraId="05602DA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602DA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5602DA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02DB0" w14:textId="77777777" w:rsidR="00C12AF9" w:rsidRDefault="00C12AF9">
      <w:r>
        <w:separator/>
      </w:r>
    </w:p>
  </w:endnote>
  <w:endnote w:type="continuationSeparator" w:id="0">
    <w:p w14:paraId="05602DB1" w14:textId="77777777" w:rsidR="00C12AF9" w:rsidRDefault="00C1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02DAE" w14:textId="77777777" w:rsidR="00C12AF9" w:rsidRDefault="00C12AF9">
      <w:r>
        <w:separator/>
      </w:r>
    </w:p>
  </w:footnote>
  <w:footnote w:type="continuationSeparator" w:id="0">
    <w:p w14:paraId="05602DAF" w14:textId="77777777" w:rsidR="00C12AF9" w:rsidRDefault="00C1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02DB2" w14:textId="77777777" w:rsidR="00AD7048" w:rsidRDefault="00A27E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602D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9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BD8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CD0"/>
    <w:rsid w:val="00287E46"/>
    <w:rsid w:val="00290113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99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8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446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4F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05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29C2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3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62E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E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9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7E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AD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4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F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26C"/>
    <w:rsid w:val="00C4476E"/>
    <w:rsid w:val="00C44B8B"/>
    <w:rsid w:val="00C455E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0B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F7E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DB9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02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94367-9DF1-40A0-8754-BEDD880C73C5}">
  <ds:schemaRefs>
    <ds:schemaRef ds:uri="http://purl.org/dc/terms/"/>
    <ds:schemaRef ds:uri="http://schemas.microsoft.com/office/2006/documentManagement/type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ECBC9EB-3631-48A9-84E3-A402D4788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5C448-0EFB-4A40-A518-62E8530E9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07F75-5D96-41CC-979D-672FC8E55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1175</Words>
  <Characters>6702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2015-10-09T08:42:00Z</dcterms:created>
  <dcterms:modified xsi:type="dcterms:W3CDTF">2015-10-09T08:42:00Z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